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17B" w:rsidRDefault="00AC217B" w:rsidP="00AC21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BABBECOMBE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C217B" w:rsidRDefault="00AC217B" w:rsidP="00AC21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Teignbridge, Devon. Gentleman.</w:t>
      </w:r>
    </w:p>
    <w:p w:rsidR="00AC217B" w:rsidRDefault="00AC217B" w:rsidP="00AC217B">
      <w:pPr>
        <w:rPr>
          <w:rFonts w:ascii="Times New Roman" w:hAnsi="Times New Roman" w:cs="Times New Roman"/>
        </w:rPr>
      </w:pPr>
    </w:p>
    <w:p w:rsidR="00AC217B" w:rsidRDefault="00AC217B" w:rsidP="00AC217B">
      <w:pPr>
        <w:rPr>
          <w:rFonts w:ascii="Times New Roman" w:hAnsi="Times New Roman" w:cs="Times New Roman"/>
        </w:rPr>
      </w:pPr>
    </w:p>
    <w:p w:rsidR="00AC217B" w:rsidRDefault="00AC217B" w:rsidP="00AC21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Denys(q.v.), as the administrator of the late Philip </w:t>
      </w:r>
      <w:proofErr w:type="spellStart"/>
      <w:r>
        <w:rPr>
          <w:rFonts w:ascii="Times New Roman" w:hAnsi="Times New Roman" w:cs="Times New Roman"/>
        </w:rPr>
        <w:t>Coplleston</w:t>
      </w:r>
      <w:proofErr w:type="spellEnd"/>
      <w:r>
        <w:rPr>
          <w:rFonts w:ascii="Times New Roman" w:hAnsi="Times New Roman" w:cs="Times New Roman"/>
        </w:rPr>
        <w:t>(q.v.),</w:t>
      </w:r>
    </w:p>
    <w:p w:rsidR="00AC217B" w:rsidRDefault="00AC217B" w:rsidP="00AC21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a plaint of debt against him.</w:t>
      </w:r>
    </w:p>
    <w:p w:rsidR="00AC217B" w:rsidRDefault="00AC217B" w:rsidP="00AC21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A564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C217B" w:rsidRDefault="00AC217B" w:rsidP="00AC217B">
      <w:pPr>
        <w:rPr>
          <w:rFonts w:ascii="Times New Roman" w:hAnsi="Times New Roman" w:cs="Times New Roman"/>
        </w:rPr>
      </w:pPr>
    </w:p>
    <w:p w:rsidR="00AC217B" w:rsidRDefault="00AC217B" w:rsidP="00AC217B">
      <w:pPr>
        <w:rPr>
          <w:rFonts w:ascii="Times New Roman" w:hAnsi="Times New Roman" w:cs="Times New Roman"/>
        </w:rPr>
      </w:pPr>
    </w:p>
    <w:p w:rsidR="00AC217B" w:rsidRDefault="00AC217B" w:rsidP="00AC21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July 2017</w:t>
      </w:r>
    </w:p>
    <w:p w:rsidR="006B2F86" w:rsidRPr="00E71FC3" w:rsidRDefault="00AC217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217B" w:rsidRDefault="00AC217B" w:rsidP="00E71FC3">
      <w:r>
        <w:separator/>
      </w:r>
    </w:p>
  </w:endnote>
  <w:endnote w:type="continuationSeparator" w:id="0">
    <w:p w:rsidR="00AC217B" w:rsidRDefault="00AC217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217B" w:rsidRDefault="00AC217B" w:rsidP="00E71FC3">
      <w:r>
        <w:separator/>
      </w:r>
    </w:p>
  </w:footnote>
  <w:footnote w:type="continuationSeparator" w:id="0">
    <w:p w:rsidR="00AC217B" w:rsidRDefault="00AC217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17B"/>
    <w:rsid w:val="001A7C09"/>
    <w:rsid w:val="00577BD5"/>
    <w:rsid w:val="00656CBA"/>
    <w:rsid w:val="006A1F77"/>
    <w:rsid w:val="00733BE7"/>
    <w:rsid w:val="00AB52E8"/>
    <w:rsid w:val="00AC217B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4FAA59-3D54-4C0B-80A7-250E20A8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217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C21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2017-08-02T15:15:00Z</dcterms:created>
  <dcterms:modified xsi:type="dcterms:W3CDTF">2017-08-02T15:15:00Z</dcterms:modified>
</cp:coreProperties>
</file>